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9B" w:rsidRPr="00FE1520" w:rsidRDefault="006C159B" w:rsidP="00FE152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E1520">
        <w:rPr>
          <w:rFonts w:ascii="Comic Sans MS" w:hAnsi="Comic Sans MS"/>
          <w:b/>
          <w:sz w:val="20"/>
          <w:szCs w:val="20"/>
        </w:rPr>
        <w:t>MİLLÎ EĞİTİM BAKANLIĞI O</w:t>
      </w:r>
      <w:r>
        <w:rPr>
          <w:rFonts w:ascii="Comic Sans MS" w:hAnsi="Comic Sans MS"/>
          <w:b/>
          <w:sz w:val="20"/>
          <w:szCs w:val="20"/>
        </w:rPr>
        <w:t xml:space="preserve">KUL ÖNCESİ EĞİTİM PROGRAMI EYLÜL </w:t>
      </w:r>
      <w:r w:rsidRPr="00FE1520">
        <w:rPr>
          <w:rFonts w:ascii="Comic Sans MS" w:hAnsi="Comic Sans MS"/>
          <w:b/>
          <w:sz w:val="20"/>
          <w:szCs w:val="20"/>
        </w:rPr>
        <w:t>AYI EĞİTİM PLANI</w:t>
      </w:r>
    </w:p>
    <w:p w:rsidR="006C159B" w:rsidRPr="00FE1520" w:rsidRDefault="006C159B" w:rsidP="00FE1520">
      <w:pPr>
        <w:pStyle w:val="NoSpacing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Okul Adı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FE1520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6C159B" w:rsidRPr="00FE1520" w:rsidRDefault="006C159B" w:rsidP="00FE1520">
      <w:pPr>
        <w:pStyle w:val="NoSpacing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6C159B" w:rsidRPr="00FE1520" w:rsidRDefault="006C159B" w:rsidP="00FE152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</w:t>
      </w:r>
      <w:r w:rsidRPr="00FE1520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</w:p>
    <w:p w:rsidR="006C159B" w:rsidRPr="00FE1520" w:rsidRDefault="006C159B" w:rsidP="00FE1520">
      <w:pPr>
        <w:pStyle w:val="NoSpacing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Öğretmen Adı</w:t>
      </w:r>
      <w:r>
        <w:rPr>
          <w:rFonts w:ascii="Comic Sans MS" w:hAnsi="Comic Sans MS"/>
          <w:sz w:val="20"/>
          <w:szCs w:val="20"/>
        </w:rPr>
        <w:t xml:space="preserve">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6C159B" w:rsidRPr="00FE1520" w:rsidRDefault="006C159B" w:rsidP="00FE1520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"/>
        <w:gridCol w:w="910"/>
        <w:gridCol w:w="83"/>
        <w:gridCol w:w="3646"/>
        <w:gridCol w:w="3147"/>
        <w:gridCol w:w="661"/>
        <w:gridCol w:w="3400"/>
        <w:gridCol w:w="3844"/>
        <w:gridCol w:w="21"/>
      </w:tblGrid>
      <w:tr w:rsidR="006C159B" w:rsidRPr="00FE1520" w:rsidTr="001364AC">
        <w:trPr>
          <w:gridBefore w:val="1"/>
          <w:wBefore w:w="98" w:type="dxa"/>
          <w:trHeight w:val="442"/>
          <w:jc w:val="center"/>
        </w:trPr>
        <w:tc>
          <w:tcPr>
            <w:tcW w:w="910" w:type="dxa"/>
            <w:vAlign w:val="center"/>
          </w:tcPr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2" w:type="dxa"/>
            <w:gridSpan w:val="7"/>
            <w:vAlign w:val="center"/>
          </w:tcPr>
          <w:p w:rsidR="006C159B" w:rsidRPr="00FE1520" w:rsidRDefault="006C159B" w:rsidP="00FE1520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159B" w:rsidRPr="00FE1520" w:rsidTr="001364AC">
        <w:trPr>
          <w:gridBefore w:val="1"/>
          <w:wBefore w:w="98" w:type="dxa"/>
          <w:trHeight w:val="267"/>
          <w:jc w:val="center"/>
        </w:trPr>
        <w:tc>
          <w:tcPr>
            <w:tcW w:w="910" w:type="dxa"/>
            <w:vAlign w:val="center"/>
          </w:tcPr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2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0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1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6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E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Ü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FE1520" w:rsidRDefault="006C159B" w:rsidP="001364AC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876" w:type="dxa"/>
            <w:gridSpan w:val="3"/>
          </w:tcPr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1: Kendisine ait özellikleri tanıtır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Göstergeleri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: Adını-soyadını söyler.</w:t>
            </w:r>
          </w:p>
          <w:p w:rsidR="006C159B" w:rsidRPr="002D3F54" w:rsidRDefault="006C159B" w:rsidP="002D3F5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3: Kendini yaratıcı yollarla ifade eder. </w:t>
            </w:r>
          </w:p>
          <w:p w:rsidR="006C159B" w:rsidRPr="002D3F54" w:rsidRDefault="006C159B" w:rsidP="002D3F5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Göstergeleri: </w:t>
            </w:r>
            <w:r w:rsidRPr="002D3F54">
              <w:rPr>
                <w:rFonts w:ascii="Comic Sans MS" w:hAnsi="Comic Sans MS"/>
                <w:color w:val="000000"/>
                <w:sz w:val="20"/>
                <w:szCs w:val="20"/>
              </w:rPr>
              <w:t>Özgün özellikler taşıyan ürünler oluşturur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7: Bir işi ya da görevi başarmak için kendini güdüler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Göstergeleri: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Başladığı işi zamanında bitirmek için çaba gösterir.</w:t>
            </w:r>
          </w:p>
          <w:p w:rsidR="006C159B" w:rsidRPr="00067C7A" w:rsidRDefault="006C159B" w:rsidP="00067C7A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8:</w:t>
            </w:r>
            <w:r w:rsidRPr="00067C7A">
              <w:rPr>
                <w:rFonts w:ascii="Comic Sans MS" w:hAnsi="Comic Sans MS"/>
                <w:color w:val="000000"/>
                <w:sz w:val="20"/>
                <w:szCs w:val="20"/>
              </w:rPr>
              <w:t xml:space="preserve"> Farklılıklara saygı gösterir.</w:t>
            </w:r>
          </w:p>
          <w:p w:rsidR="006C159B" w:rsidRDefault="006C159B" w:rsidP="00067C7A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67C7A">
              <w:rPr>
                <w:rFonts w:ascii="Comic Sans MS" w:hAnsi="Comic Sans MS"/>
                <w:color w:val="000000"/>
                <w:sz w:val="20"/>
                <w:szCs w:val="20"/>
              </w:rPr>
              <w:t>Göstergeleri: Kendisinin farklı özellikleri olduğunu söyler. Etkinliklerde farklı özellikteki çocuklarla birlikte yer alır.</w:t>
            </w:r>
          </w:p>
          <w:p w:rsidR="006C159B" w:rsidRPr="00134284" w:rsidRDefault="006C159B" w:rsidP="002101F7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BİLİŞSEL GELİŞİM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1: Nesne/durum/olaya dikkatini verir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Dikkat edilmesi gereken nesne/durum/olaya odaklanır.</w:t>
            </w:r>
          </w:p>
          <w:p w:rsidR="006C159B" w:rsidRPr="002D3F54" w:rsidRDefault="006C159B" w:rsidP="0098398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98398B">
              <w:rPr>
                <w:rFonts w:ascii="Comic Sans MS" w:hAnsi="Comic Sans MS"/>
                <w:color w:val="000000"/>
                <w:sz w:val="20"/>
                <w:szCs w:val="20"/>
              </w:rPr>
              <w:t>Dikkatini çeken nesne/durum/olaya yönelik sorular sorar. Dikka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t</w:t>
            </w:r>
            <w:r w:rsidRPr="0098398B">
              <w:rPr>
                <w:rFonts w:ascii="Comic Sans MS" w:hAnsi="Comic Sans MS"/>
                <w:color w:val="000000"/>
                <w:sz w:val="20"/>
                <w:szCs w:val="20"/>
              </w:rPr>
              <w:t>ini çeken nesne/durum/olayı ayrıntılarıyla açıklar.</w:t>
            </w:r>
          </w:p>
          <w:p w:rsidR="006C159B" w:rsidRPr="002D3F54" w:rsidRDefault="006C159B" w:rsidP="0098398B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5.  Nesne ya da varlıkları gözlemler.</w:t>
            </w:r>
          </w:p>
          <w:p w:rsidR="006C159B" w:rsidRPr="0098398B" w:rsidRDefault="006C159B" w:rsidP="0098398B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8398B">
              <w:rPr>
                <w:rFonts w:ascii="Comic Sans MS" w:hAnsi="Comic Sans MS"/>
                <w:color w:val="000000"/>
                <w:sz w:val="20"/>
                <w:szCs w:val="20"/>
              </w:rPr>
              <w:t xml:space="preserve">Göstergeleri: Nesne/varlığın uzunluğunu söyler. </w:t>
            </w:r>
          </w:p>
          <w:p w:rsidR="006C159B" w:rsidRPr="002D3F54" w:rsidRDefault="006C159B" w:rsidP="0098398B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7.  Nesne ya da varlıkları özelliklerine göre gruplar.</w:t>
            </w:r>
          </w:p>
          <w:p w:rsidR="006C159B" w:rsidRDefault="006C159B" w:rsidP="0098398B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8398B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Nesne/varlığı uzunluğuna göre gruplar.</w:t>
            </w:r>
          </w:p>
          <w:p w:rsidR="006C159B" w:rsidRPr="002D3F54" w:rsidRDefault="006C159B" w:rsidP="0098398B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11. Ölçme sonucunu tahmin eder.</w:t>
            </w:r>
          </w:p>
          <w:p w:rsidR="006C159B" w:rsidRPr="0098398B" w:rsidRDefault="006C159B" w:rsidP="0098398B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8398B">
              <w:rPr>
                <w:rFonts w:ascii="Comic Sans MS" w:hAnsi="Comic Sans MS"/>
                <w:color w:val="000000"/>
                <w:sz w:val="20"/>
                <w:szCs w:val="20"/>
              </w:rPr>
              <w:t xml:space="preserve">Göstergeleri: Ölçme sonucunu tahmin eder. Ölçme sonucunu söyler. </w:t>
            </w:r>
          </w:p>
          <w:p w:rsidR="006C159B" w:rsidRDefault="006C159B" w:rsidP="0098398B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8398B">
              <w:rPr>
                <w:rFonts w:ascii="Comic Sans MS" w:hAnsi="Comic Sans MS"/>
                <w:color w:val="000000"/>
                <w:sz w:val="20"/>
                <w:szCs w:val="20"/>
              </w:rPr>
              <w:t>Ölçme sonuçlarını tahmin ettiği sonuçlarla karşılaştırır. Standart ölçme araçlarının neler olduğunu söyler.</w:t>
            </w:r>
          </w:p>
          <w:p w:rsidR="006C159B" w:rsidRDefault="006C159B" w:rsidP="0098398B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067C7A" w:rsidRDefault="006C159B" w:rsidP="002D3F54"/>
        </w:tc>
        <w:tc>
          <w:tcPr>
            <w:tcW w:w="7926" w:type="dxa"/>
            <w:gridSpan w:val="4"/>
          </w:tcPr>
          <w:p w:rsidR="006C159B" w:rsidRDefault="006C159B" w:rsidP="0013428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DİL GELİŞİMI</w:t>
            </w:r>
          </w:p>
          <w:p w:rsidR="006C159B" w:rsidRPr="001364AC" w:rsidRDefault="006C159B" w:rsidP="001364AC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6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4: Konuşurken dilbilgisi yapılarını kullanır.</w:t>
            </w:r>
          </w:p>
          <w:p w:rsidR="006C159B" w:rsidRPr="001364AC" w:rsidRDefault="006C159B" w:rsidP="001364AC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64AC">
              <w:rPr>
                <w:rFonts w:ascii="Comic Sans MS" w:hAnsi="Comic Sans MS"/>
                <w:color w:val="000000"/>
                <w:sz w:val="20"/>
                <w:szCs w:val="20"/>
              </w:rPr>
              <w:t>Göstergeleri: Cümle kurarken isim kullanır. Cümle kurarken fiil kullanır. Cümle kurarken sıfat kullanır. Cümle kurarken bağlaç kullanır. Cümle kurarken zarf kullanır. Cümle kurarken zamir kullanır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5: Dili iletişim amacıyla kullanır.</w:t>
            </w:r>
          </w:p>
          <w:p w:rsidR="006C159B" w:rsidRDefault="006C159B" w:rsidP="0013428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Konuşmak için sırasını bekler. Sohbete katılır. Duygu, düşünce ve hayallerini söyler.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D</w:t>
            </w:r>
            <w:r w:rsidRPr="002D3F54">
              <w:rPr>
                <w:rFonts w:ascii="Comic Sans MS" w:hAnsi="Comic Sans MS"/>
                <w:color w:val="000000"/>
                <w:sz w:val="20"/>
                <w:szCs w:val="20"/>
              </w:rPr>
              <w:t>ikkat edilmesi gereken nesne/durum/olaya odaklanır. Dikkatini çeken nesne/durum/olaya yönelik sorular sorar. Dikkatini çeken nesne/durum/olayı ayrıntılarıyla açıklar.</w:t>
            </w:r>
          </w:p>
          <w:p w:rsidR="006C159B" w:rsidRPr="001364AC" w:rsidRDefault="006C159B" w:rsidP="002D3F54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6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7: Dinledikleri/izlediklerinin anlamını kavrar. </w:t>
            </w:r>
          </w:p>
          <w:p w:rsidR="006C159B" w:rsidRPr="002D3F54" w:rsidRDefault="006C159B" w:rsidP="002D3F54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D3F54">
              <w:rPr>
                <w:rFonts w:ascii="Comic Sans MS" w:hAnsi="Comic Sans MS"/>
                <w:color w:val="000000"/>
                <w:sz w:val="20"/>
                <w:szCs w:val="20"/>
              </w:rPr>
              <w:t>Göstergeleri: Sözel yönergeleri yerine getirir.</w:t>
            </w:r>
          </w:p>
          <w:p w:rsidR="006C159B" w:rsidRDefault="006C159B" w:rsidP="002D3F54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1364AC" w:rsidRDefault="006C159B" w:rsidP="001364AC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6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PSİKOMOTOR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GELİŞİM</w:t>
            </w:r>
          </w:p>
          <w:p w:rsidR="006C159B" w:rsidRPr="001364AC" w:rsidRDefault="006C159B" w:rsidP="001364A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64AC">
              <w:rPr>
                <w:rFonts w:ascii="Comic Sans MS" w:hAnsi="Comic Sans MS"/>
                <w:color w:val="000000"/>
                <w:sz w:val="20"/>
                <w:szCs w:val="20"/>
              </w:rPr>
              <w:t>K</w:t>
            </w:r>
            <w:r w:rsidRPr="00136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azanım 4: Küçük kas kullanımı gerektiren hareketleri yapar.</w:t>
            </w:r>
          </w:p>
          <w:p w:rsidR="006C159B" w:rsidRDefault="006C159B" w:rsidP="001364A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64AC">
              <w:rPr>
                <w:rFonts w:ascii="Comic Sans MS" w:hAnsi="Comic Sans MS"/>
                <w:color w:val="000000"/>
                <w:sz w:val="20"/>
                <w:szCs w:val="20"/>
              </w:rPr>
              <w:t>Göstergeleri: Değişik malzemeler kullanarak resim yapar. Kalemi doğru tutar. Kalem kontrolünü sağlar. Nesneleri kopartır/yırtar.</w:t>
            </w:r>
          </w:p>
          <w:p w:rsidR="006C159B" w:rsidRDefault="006C159B" w:rsidP="0098398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98398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98398B" w:rsidRDefault="006C159B" w:rsidP="0098398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98398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ÖZBAKIM BECERİLERİ</w:t>
            </w:r>
          </w:p>
          <w:p w:rsidR="006C159B" w:rsidRPr="0098398B" w:rsidRDefault="006C159B" w:rsidP="0098398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8398B">
              <w:rPr>
                <w:rFonts w:ascii="Comic Sans MS" w:hAnsi="Comic Sans MS"/>
                <w:color w:val="000000"/>
                <w:sz w:val="20"/>
                <w:szCs w:val="20"/>
              </w:rPr>
              <w:t>Kazanım 2: Giyinme ile ilgili işleri yapar. Göstergeleri: Giysilerini çıkarır.. Giysilerini giyer. Ayakkabılarını çıkarır. Ayakkabılarını giyer.5. Düğme açar. Düğme kapar.</w:t>
            </w:r>
          </w:p>
          <w:p w:rsidR="006C159B" w:rsidRPr="0098398B" w:rsidRDefault="006C159B" w:rsidP="0098398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FE1520" w:rsidRDefault="006C159B" w:rsidP="00067C7A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  <w:tr w:rsidR="006C159B" w:rsidRPr="00FE1520" w:rsidTr="003B1A74">
        <w:tblPrEx>
          <w:jc w:val="left"/>
        </w:tblPrEx>
        <w:trPr>
          <w:gridAfter w:val="1"/>
          <w:wAfter w:w="21" w:type="dxa"/>
          <w:trHeight w:val="954"/>
        </w:trPr>
        <w:tc>
          <w:tcPr>
            <w:tcW w:w="1091" w:type="dxa"/>
            <w:gridSpan w:val="3"/>
            <w:vAlign w:val="center"/>
          </w:tcPr>
          <w:p w:rsidR="006C159B" w:rsidRPr="003B1A74" w:rsidRDefault="006C159B" w:rsidP="00FE1520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3646" w:type="dxa"/>
            <w:vAlign w:val="center"/>
          </w:tcPr>
          <w:p w:rsidR="006C159B" w:rsidRPr="003B1A74" w:rsidRDefault="006C159B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gridSpan w:val="2"/>
            <w:vAlign w:val="center"/>
          </w:tcPr>
          <w:p w:rsidR="006C159B" w:rsidRPr="003B1A74" w:rsidRDefault="006C159B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6C159B" w:rsidRPr="003B1A74" w:rsidRDefault="006C159B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6C159B" w:rsidRPr="003B1A74" w:rsidRDefault="006C159B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6C159B" w:rsidRPr="00FE1520" w:rsidTr="003B1A74">
        <w:tblPrEx>
          <w:jc w:val="left"/>
        </w:tblPrEx>
        <w:trPr>
          <w:gridAfter w:val="1"/>
          <w:wAfter w:w="21" w:type="dxa"/>
          <w:trHeight w:val="6541"/>
        </w:trPr>
        <w:tc>
          <w:tcPr>
            <w:tcW w:w="1091" w:type="dxa"/>
            <w:gridSpan w:val="3"/>
            <w:vAlign w:val="center"/>
          </w:tcPr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E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Ü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6C159B" w:rsidRPr="00FE1520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  <w:gridSpan w:val="2"/>
          </w:tcPr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okul gezisi yapılır</w:t>
            </w:r>
          </w:p>
        </w:tc>
        <w:tc>
          <w:tcPr>
            <w:tcW w:w="3400" w:type="dxa"/>
          </w:tcPr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ilköğretim haftası</w:t>
            </w:r>
          </w:p>
        </w:tc>
        <w:tc>
          <w:tcPr>
            <w:tcW w:w="3844" w:type="dxa"/>
          </w:tcPr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O ay için belirlenen kazanımlara göre evde ve okulda ailelerle birlikte yapılacak etkinlikler yazılır.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Ailelerle veli toplantısı yapılır.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Ebeveynlerin eğitim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Gereksinimlerini  belirlemeye yönelik “Aile Eğitimi İhtiyaç Belirleme Formu” uygulanır.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Çocuğunuza okulda ki ilk gününün nasıl geçtiğini sorunuz.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Öğretmeninin ve arkadaşlarının isimlerini söylemesini isteyiniz.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Evde çocuğunuzdan, pijamasını kendinin giymesini, çıkardığı eşyasını katlayıp dolabına koymasını, odasını toplamasını isteyiniz.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Evde çocuğunuzdan size yardım etmesini isteyin.( sofra kurma, toplama, toz alma gibi) yapabilecekleri görevler verin.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Kardeşi ya da arkadaşıyla oyuncaklarını paylaşmasını isteyin.</w:t>
            </w:r>
          </w:p>
          <w:p w:rsidR="006C159B" w:rsidRPr="00134284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Çocuğunuzdan çevresinde gördüğü büyük ve küçük nesneleri söylemesini isteyiniz.</w:t>
            </w:r>
          </w:p>
          <w:p w:rsidR="006C159B" w:rsidRPr="00FE1520" w:rsidRDefault="006C159B" w:rsidP="00134284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Çocuğunuzdan  öğrendiği sofra kurallarını evde yemek yerken uygulamasını isteyiniz.</w:t>
            </w:r>
          </w:p>
        </w:tc>
      </w:tr>
      <w:tr w:rsidR="006C159B" w:rsidRPr="00FE1520" w:rsidTr="003B1A74">
        <w:tblPrEx>
          <w:jc w:val="left"/>
          <w:tblCellMar>
            <w:left w:w="70" w:type="dxa"/>
            <w:right w:w="70" w:type="dxa"/>
          </w:tblCellMar>
          <w:tblLook w:val="0000"/>
        </w:tblPrEx>
        <w:trPr>
          <w:gridAfter w:val="1"/>
          <w:wAfter w:w="21" w:type="dxa"/>
          <w:trHeight w:val="4109"/>
        </w:trPr>
        <w:tc>
          <w:tcPr>
            <w:tcW w:w="15789" w:type="dxa"/>
            <w:gridSpan w:val="8"/>
          </w:tcPr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3B1A74" w:rsidRDefault="006C159B" w:rsidP="00FE152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159B" w:rsidRPr="00FE1520" w:rsidRDefault="006C159B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6C159B" w:rsidRPr="00FE1520" w:rsidRDefault="006C159B" w:rsidP="00FE1520">
      <w:pPr>
        <w:pStyle w:val="NoSpacing"/>
        <w:rPr>
          <w:rFonts w:ascii="Comic Sans MS" w:hAnsi="Comic Sans MS"/>
          <w:sz w:val="20"/>
          <w:szCs w:val="20"/>
        </w:rPr>
      </w:pPr>
    </w:p>
    <w:sectPr w:rsidR="006C159B" w:rsidRPr="00FE1520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4E91"/>
    <w:rsid w:val="00012F17"/>
    <w:rsid w:val="00044A43"/>
    <w:rsid w:val="00067C7A"/>
    <w:rsid w:val="000E5E47"/>
    <w:rsid w:val="00107BD4"/>
    <w:rsid w:val="00112A65"/>
    <w:rsid w:val="001175AB"/>
    <w:rsid w:val="00134284"/>
    <w:rsid w:val="001364AC"/>
    <w:rsid w:val="00144917"/>
    <w:rsid w:val="0015005E"/>
    <w:rsid w:val="00173C70"/>
    <w:rsid w:val="002101F7"/>
    <w:rsid w:val="002713C2"/>
    <w:rsid w:val="00273A36"/>
    <w:rsid w:val="00281898"/>
    <w:rsid w:val="002D3F54"/>
    <w:rsid w:val="002E1D2B"/>
    <w:rsid w:val="002F47F6"/>
    <w:rsid w:val="00300ECB"/>
    <w:rsid w:val="0030581B"/>
    <w:rsid w:val="00312F79"/>
    <w:rsid w:val="00317077"/>
    <w:rsid w:val="0035385A"/>
    <w:rsid w:val="00366FA6"/>
    <w:rsid w:val="00371EBA"/>
    <w:rsid w:val="00384937"/>
    <w:rsid w:val="003952FB"/>
    <w:rsid w:val="003B1A74"/>
    <w:rsid w:val="003B3D62"/>
    <w:rsid w:val="003C4710"/>
    <w:rsid w:val="003C6E86"/>
    <w:rsid w:val="003D35B0"/>
    <w:rsid w:val="003D6023"/>
    <w:rsid w:val="00402263"/>
    <w:rsid w:val="00430F6A"/>
    <w:rsid w:val="00476509"/>
    <w:rsid w:val="00497A83"/>
    <w:rsid w:val="00497B5F"/>
    <w:rsid w:val="004B7F24"/>
    <w:rsid w:val="004C4A3E"/>
    <w:rsid w:val="004C56F6"/>
    <w:rsid w:val="004F2D49"/>
    <w:rsid w:val="005226F1"/>
    <w:rsid w:val="00526661"/>
    <w:rsid w:val="00552956"/>
    <w:rsid w:val="0056137F"/>
    <w:rsid w:val="005914F0"/>
    <w:rsid w:val="00607C41"/>
    <w:rsid w:val="00624215"/>
    <w:rsid w:val="00662403"/>
    <w:rsid w:val="00685F69"/>
    <w:rsid w:val="006C159B"/>
    <w:rsid w:val="006C71AE"/>
    <w:rsid w:val="006D1B9F"/>
    <w:rsid w:val="006F1F37"/>
    <w:rsid w:val="006F22B5"/>
    <w:rsid w:val="0070082C"/>
    <w:rsid w:val="007015A3"/>
    <w:rsid w:val="00750F22"/>
    <w:rsid w:val="0076237A"/>
    <w:rsid w:val="0078552F"/>
    <w:rsid w:val="007D2FF4"/>
    <w:rsid w:val="00895072"/>
    <w:rsid w:val="008D6DCD"/>
    <w:rsid w:val="00935A50"/>
    <w:rsid w:val="0098398B"/>
    <w:rsid w:val="009D7049"/>
    <w:rsid w:val="009F79E7"/>
    <w:rsid w:val="00A56CBC"/>
    <w:rsid w:val="00A70539"/>
    <w:rsid w:val="00A921CA"/>
    <w:rsid w:val="00B4073E"/>
    <w:rsid w:val="00BA5C45"/>
    <w:rsid w:val="00BC4E47"/>
    <w:rsid w:val="00C021A9"/>
    <w:rsid w:val="00C033BE"/>
    <w:rsid w:val="00C31AEC"/>
    <w:rsid w:val="00C40AF8"/>
    <w:rsid w:val="00C65AC3"/>
    <w:rsid w:val="00C669FF"/>
    <w:rsid w:val="00C84E91"/>
    <w:rsid w:val="00CC33E9"/>
    <w:rsid w:val="00CD1171"/>
    <w:rsid w:val="00CE4F6A"/>
    <w:rsid w:val="00D267CB"/>
    <w:rsid w:val="00D27484"/>
    <w:rsid w:val="00D652ED"/>
    <w:rsid w:val="00DA670E"/>
    <w:rsid w:val="00E06489"/>
    <w:rsid w:val="00E70465"/>
    <w:rsid w:val="00F16DA8"/>
    <w:rsid w:val="00F55D51"/>
    <w:rsid w:val="00F57541"/>
    <w:rsid w:val="00F62E58"/>
    <w:rsid w:val="00F83B1C"/>
    <w:rsid w:val="00FA180E"/>
    <w:rsid w:val="00FB3AEF"/>
    <w:rsid w:val="00FC7388"/>
    <w:rsid w:val="00FE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uiPriority w:val="99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paragraph" w:styleId="NoSpacing">
    <w:name w:val="No Spacing"/>
    <w:uiPriority w:val="99"/>
    <w:qFormat/>
    <w:rsid w:val="00FE15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8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3</Pages>
  <Words>550</Words>
  <Characters>3137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EYLÜL AYLIK EĞİTİM PLANI</dc:title>
  <dc:subject/>
  <dc:creator>comm</dc:creator>
  <cp:keywords/>
  <dc:description/>
  <cp:lastModifiedBy>harun</cp:lastModifiedBy>
  <cp:revision>5</cp:revision>
  <dcterms:created xsi:type="dcterms:W3CDTF">2016-07-28T13:42:00Z</dcterms:created>
  <dcterms:modified xsi:type="dcterms:W3CDTF">2016-08-29T22:01:00Z</dcterms:modified>
</cp:coreProperties>
</file>